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690" w:rsidRDefault="00022690" w:rsidP="00CA7C3D">
      <w:pPr>
        <w:jc w:val="center"/>
        <w:rPr>
          <w:b/>
          <w:bCs/>
          <w:caps/>
          <w:lang w:eastAsia="ru-RU"/>
        </w:rPr>
      </w:pPr>
    </w:p>
    <w:p w:rsidR="00022690" w:rsidRPr="00CA7C3D" w:rsidRDefault="00022690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022690" w:rsidRPr="00CA7C3D" w:rsidRDefault="00022690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022690" w:rsidRPr="00CA7C3D" w:rsidRDefault="00022690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022690" w:rsidRPr="00CA7C3D" w:rsidRDefault="00022690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022690" w:rsidRPr="00CA7C3D" w:rsidRDefault="00022690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 </w:t>
      </w:r>
      <w:r>
        <w:rPr>
          <w:sz w:val="22"/>
          <w:szCs w:val="22"/>
          <w:lang w:eastAsia="ru-RU"/>
        </w:rPr>
        <w:t xml:space="preserve">16.12.2021  </w:t>
      </w:r>
      <w:r w:rsidRPr="00CA7C3D">
        <w:rPr>
          <w:sz w:val="22"/>
          <w:szCs w:val="22"/>
          <w:lang w:eastAsia="ru-RU"/>
        </w:rPr>
        <w:t xml:space="preserve">№ </w:t>
      </w:r>
      <w:r>
        <w:rPr>
          <w:sz w:val="22"/>
          <w:szCs w:val="22"/>
          <w:lang w:eastAsia="ru-RU"/>
        </w:rPr>
        <w:t>362</w:t>
      </w:r>
    </w:p>
    <w:p w:rsidR="00022690" w:rsidRPr="00CA7C3D" w:rsidRDefault="00022690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022690" w:rsidRPr="00CA7C3D" w:rsidRDefault="00022690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Высокского сельского поселения</w:t>
      </w:r>
    </w:p>
    <w:p w:rsidR="00022690" w:rsidRPr="00CA7C3D" w:rsidRDefault="00022690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022690" w:rsidRPr="00CA7C3D" w:rsidRDefault="00022690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022690" w:rsidRPr="00FC5F2F" w:rsidRDefault="00022690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34</w:t>
      </w:r>
      <w:r w:rsidRPr="00FC5F2F">
        <w:t xml:space="preserve"> «Об утверждении Генерального плана </w:t>
      </w:r>
      <w:r>
        <w:t>Высокского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6-24)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022690" w:rsidRDefault="00022690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022690" w:rsidRPr="00336C1F" w:rsidRDefault="00022690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022690" w:rsidRPr="00F13FF3" w:rsidRDefault="00022690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022690" w:rsidRPr="00F13FF3" w:rsidRDefault="0002269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24951</w:t>
      </w:r>
      <w:r w:rsidRPr="00F13FF3">
        <w:rPr>
          <w:lang w:eastAsia="ru-RU"/>
        </w:rPr>
        <w:t>кв.м.;</w:t>
      </w:r>
    </w:p>
    <w:p w:rsidR="00022690" w:rsidRPr="00F13FF3" w:rsidRDefault="0002269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F13FF3">
        <w:rPr>
          <w:lang w:eastAsia="ru-RU"/>
        </w:rPr>
        <w:t xml:space="preserve"> сельское поселение;</w:t>
      </w:r>
    </w:p>
    <w:p w:rsidR="00022690" w:rsidRPr="00F13FF3" w:rsidRDefault="0002269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«выпас сельскохозяйственных животных</w:t>
      </w:r>
      <w:r w:rsidRPr="00F13FF3">
        <w:rPr>
          <w:lang w:eastAsia="ru-RU"/>
        </w:rPr>
        <w:t>»</w:t>
      </w:r>
      <w:r>
        <w:rPr>
          <w:lang w:eastAsia="ru-RU"/>
        </w:rPr>
        <w:t>-код вида 1.20</w:t>
      </w:r>
      <w:r w:rsidRPr="00F13FF3">
        <w:rPr>
          <w:lang w:eastAsia="ru-RU"/>
        </w:rPr>
        <w:t xml:space="preserve">;  </w:t>
      </w:r>
    </w:p>
    <w:p w:rsidR="00022690" w:rsidRPr="00F13FF3" w:rsidRDefault="0002269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022690" w:rsidRPr="00F13FF3" w:rsidRDefault="00022690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022690" w:rsidRPr="00F13FF3" w:rsidRDefault="00022690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022690" w:rsidRPr="0050051F" w:rsidRDefault="00022690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022690" w:rsidRPr="0050051F" w:rsidRDefault="0002269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022690" w:rsidRPr="0050051F" w:rsidRDefault="0002269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022690" w:rsidRDefault="0002269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В.В. Сверделко.</w:t>
      </w:r>
    </w:p>
    <w:p w:rsidR="00022690" w:rsidRDefault="00022690" w:rsidP="00095619">
      <w:pPr>
        <w:spacing w:line="240" w:lineRule="auto"/>
        <w:jc w:val="both"/>
        <w:rPr>
          <w:lang w:eastAsia="ru-RU"/>
        </w:rPr>
      </w:pPr>
    </w:p>
    <w:p w:rsidR="00022690" w:rsidRPr="0050051F" w:rsidRDefault="00022690" w:rsidP="00095619">
      <w:pPr>
        <w:spacing w:line="240" w:lineRule="auto"/>
        <w:jc w:val="both"/>
        <w:rPr>
          <w:lang w:eastAsia="ru-RU"/>
        </w:rPr>
      </w:pPr>
    </w:p>
    <w:p w:rsidR="00022690" w:rsidRPr="0050051F" w:rsidRDefault="00022690" w:rsidP="00095619">
      <w:pPr>
        <w:spacing w:line="240" w:lineRule="auto"/>
        <w:rPr>
          <w:lang w:eastAsia="ru-RU"/>
        </w:rPr>
      </w:pPr>
    </w:p>
    <w:p w:rsidR="00022690" w:rsidRPr="0050051F" w:rsidRDefault="00022690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022690" w:rsidRPr="0050051F" w:rsidRDefault="00022690" w:rsidP="00095619">
      <w:pPr>
        <w:spacing w:line="240" w:lineRule="auto"/>
        <w:rPr>
          <w:lang w:eastAsia="ru-RU"/>
        </w:rPr>
      </w:pPr>
    </w:p>
    <w:p w:rsidR="00022690" w:rsidRPr="0050051F" w:rsidRDefault="00022690" w:rsidP="00095619">
      <w:pPr>
        <w:spacing w:line="240" w:lineRule="auto"/>
        <w:rPr>
          <w:lang w:eastAsia="ru-RU"/>
        </w:rPr>
      </w:pPr>
    </w:p>
    <w:sectPr w:rsidR="00022690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690" w:rsidRDefault="00022690" w:rsidP="006F0F01">
      <w:pPr>
        <w:spacing w:line="240" w:lineRule="auto"/>
      </w:pPr>
      <w:r>
        <w:separator/>
      </w:r>
    </w:p>
  </w:endnote>
  <w:endnote w:type="continuationSeparator" w:id="1">
    <w:p w:rsidR="00022690" w:rsidRDefault="00022690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690" w:rsidRDefault="00022690" w:rsidP="006F0F01">
      <w:pPr>
        <w:spacing w:line="240" w:lineRule="auto"/>
      </w:pPr>
      <w:r>
        <w:separator/>
      </w:r>
    </w:p>
  </w:footnote>
  <w:footnote w:type="continuationSeparator" w:id="1">
    <w:p w:rsidR="00022690" w:rsidRDefault="00022690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2690"/>
    <w:rsid w:val="00060422"/>
    <w:rsid w:val="00067840"/>
    <w:rsid w:val="00073686"/>
    <w:rsid w:val="00095619"/>
    <w:rsid w:val="000C24D9"/>
    <w:rsid w:val="000D5161"/>
    <w:rsid w:val="000D74F9"/>
    <w:rsid w:val="000F29FE"/>
    <w:rsid w:val="0010643C"/>
    <w:rsid w:val="00120638"/>
    <w:rsid w:val="001A43AC"/>
    <w:rsid w:val="001F0C9A"/>
    <w:rsid w:val="00213538"/>
    <w:rsid w:val="00223EA3"/>
    <w:rsid w:val="002667AF"/>
    <w:rsid w:val="00336C1F"/>
    <w:rsid w:val="003667F3"/>
    <w:rsid w:val="00370C22"/>
    <w:rsid w:val="00372606"/>
    <w:rsid w:val="00453CB3"/>
    <w:rsid w:val="004666C0"/>
    <w:rsid w:val="00480486"/>
    <w:rsid w:val="00484E3B"/>
    <w:rsid w:val="004919E2"/>
    <w:rsid w:val="004A5D0A"/>
    <w:rsid w:val="004D5DEB"/>
    <w:rsid w:val="004F4E78"/>
    <w:rsid w:val="0050051F"/>
    <w:rsid w:val="00544245"/>
    <w:rsid w:val="005538FA"/>
    <w:rsid w:val="00557778"/>
    <w:rsid w:val="0057130B"/>
    <w:rsid w:val="00587744"/>
    <w:rsid w:val="005C384D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35A51"/>
    <w:rsid w:val="00853FF7"/>
    <w:rsid w:val="00884B6E"/>
    <w:rsid w:val="008E3600"/>
    <w:rsid w:val="008E5024"/>
    <w:rsid w:val="0093456D"/>
    <w:rsid w:val="00957BBE"/>
    <w:rsid w:val="00A870FE"/>
    <w:rsid w:val="00A907A8"/>
    <w:rsid w:val="00AA190F"/>
    <w:rsid w:val="00AA779F"/>
    <w:rsid w:val="00AB6C17"/>
    <w:rsid w:val="00AE56E3"/>
    <w:rsid w:val="00B37F84"/>
    <w:rsid w:val="00B4544F"/>
    <w:rsid w:val="00B55D15"/>
    <w:rsid w:val="00B56307"/>
    <w:rsid w:val="00B61E85"/>
    <w:rsid w:val="00B83C47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05C45"/>
    <w:rsid w:val="00E311BA"/>
    <w:rsid w:val="00E41AF8"/>
    <w:rsid w:val="00EC6E67"/>
    <w:rsid w:val="00ED21AF"/>
    <w:rsid w:val="00ED64B1"/>
    <w:rsid w:val="00ED6DCE"/>
    <w:rsid w:val="00EE4A13"/>
    <w:rsid w:val="00F000AD"/>
    <w:rsid w:val="00F13FF3"/>
    <w:rsid w:val="00F3298D"/>
    <w:rsid w:val="00F46809"/>
    <w:rsid w:val="00F61E96"/>
    <w:rsid w:val="00F77AF1"/>
    <w:rsid w:val="00F862F9"/>
    <w:rsid w:val="00FB71FF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C17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00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471</Words>
  <Characters>2687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8</cp:revision>
  <cp:lastPrinted>2021-12-15T07:56:00Z</cp:lastPrinted>
  <dcterms:created xsi:type="dcterms:W3CDTF">2021-06-24T09:26:00Z</dcterms:created>
  <dcterms:modified xsi:type="dcterms:W3CDTF">2022-01-17T12:30:00Z</dcterms:modified>
</cp:coreProperties>
</file>